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F2A07" w14:textId="77777777" w:rsidR="00833F02" w:rsidRDefault="00833F02" w:rsidP="000377ED"/>
    <w:p w14:paraId="574C7874" w14:textId="77777777" w:rsidR="00833F02" w:rsidRPr="008642EC" w:rsidRDefault="00833F02" w:rsidP="00833F0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BB5ED3B" w14:textId="77777777" w:rsidR="00833F02" w:rsidRDefault="00833F02" w:rsidP="00833F02">
      <w:pPr>
        <w:pStyle w:val="BasicParagraph"/>
        <w:suppressAutoHyphens/>
        <w:spacing w:line="240" w:lineRule="auto"/>
        <w:rPr>
          <w:rFonts w:ascii="Times New Roman" w:hAnsi="Times New Roman" w:cs="Times New Roman"/>
          <w:b/>
          <w:bCs/>
          <w:color w:val="000000" w:themeColor="text1"/>
          <w:sz w:val="21"/>
          <w:szCs w:val="21"/>
        </w:rPr>
      </w:pPr>
    </w:p>
    <w:p w14:paraId="7D5ACA45" w14:textId="77777777" w:rsidR="00833F02" w:rsidRPr="00582653" w:rsidRDefault="00833F02" w:rsidP="00833F0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F0EB11B" w14:textId="77777777" w:rsidR="00833F02" w:rsidRDefault="00833F02" w:rsidP="00833F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AD0BFD" w14:textId="77777777" w:rsidR="00833F02" w:rsidRDefault="00833F02" w:rsidP="00833F0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6B19EB6" w14:textId="77777777" w:rsidR="00833F02" w:rsidRPr="00582653" w:rsidRDefault="00833F02" w:rsidP="00833F0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A030295" wp14:editId="0086C1F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7226FA0" w14:textId="4DD608DE" w:rsidR="00833F02" w:rsidRDefault="00833F02" w:rsidP="00833F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Service provision process</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F214037" w14:textId="77777777" w:rsidR="00833F02" w:rsidRDefault="00833F02" w:rsidP="00833F0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9A957D2" w14:textId="77777777" w:rsidR="00833F02" w:rsidRPr="00582653" w:rsidRDefault="00833F02" w:rsidP="00833F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09AE4F7" w14:textId="77777777" w:rsidR="00833F02" w:rsidRPr="00582653" w:rsidRDefault="00833F02" w:rsidP="00833F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14E8AC2" w14:textId="77777777" w:rsidR="00833F02" w:rsidRPr="008642EC" w:rsidRDefault="00833F02" w:rsidP="00833F0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D2E02B3" w14:textId="77777777" w:rsidR="00833F02" w:rsidRPr="008642EC" w:rsidRDefault="00833F02" w:rsidP="00833F0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92A7F25" w14:textId="77777777" w:rsidR="00833F02" w:rsidRPr="00582653" w:rsidRDefault="00833F02" w:rsidP="00833F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E5C7A6A" w14:textId="77777777" w:rsidR="00833F02" w:rsidRPr="008642EC" w:rsidRDefault="00833F02" w:rsidP="00833F0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CD13BC1" w14:textId="77777777" w:rsidR="00833F02" w:rsidRPr="008642EC" w:rsidRDefault="00833F02" w:rsidP="00833F0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1EE2FB5" w14:textId="77777777" w:rsidR="00833F02" w:rsidRPr="00582653" w:rsidRDefault="00833F02" w:rsidP="00833F02">
      <w:pPr>
        <w:pStyle w:val="BasicParagraph"/>
        <w:suppressAutoHyphens/>
        <w:spacing w:line="240" w:lineRule="auto"/>
        <w:rPr>
          <w:rFonts w:ascii="Times New Roman" w:hAnsi="Times New Roman" w:cs="Times New Roman"/>
          <w:color w:val="000000" w:themeColor="text1"/>
          <w:sz w:val="21"/>
          <w:szCs w:val="21"/>
        </w:rPr>
      </w:pPr>
    </w:p>
    <w:p w14:paraId="69A90F5D" w14:textId="77777777" w:rsidR="00833F02" w:rsidRPr="00582653" w:rsidRDefault="00833F02" w:rsidP="00833F0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5BF501C" w14:textId="77777777" w:rsidR="00833F02" w:rsidRDefault="00833F02" w:rsidP="00833F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770F62C" w14:textId="77777777" w:rsidR="00833F02" w:rsidRDefault="00833F02" w:rsidP="00833F02">
      <w:pPr>
        <w:pStyle w:val="BasicParagraph"/>
        <w:suppressAutoHyphens/>
        <w:spacing w:line="240" w:lineRule="auto"/>
        <w:ind w:left="720"/>
        <w:rPr>
          <w:rFonts w:ascii="Times New Roman" w:hAnsi="Times New Roman" w:cs="Times New Roman"/>
          <w:color w:val="000000" w:themeColor="text1"/>
          <w:sz w:val="21"/>
          <w:szCs w:val="21"/>
        </w:rPr>
      </w:pPr>
    </w:p>
    <w:p w14:paraId="73A0D212" w14:textId="77777777" w:rsidR="00833F02" w:rsidRDefault="00833F02" w:rsidP="00833F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BA7DF71" w14:textId="77777777" w:rsidR="00833F02" w:rsidRDefault="00833F02" w:rsidP="00833F02">
      <w:pPr>
        <w:pStyle w:val="BasicParagraph"/>
        <w:suppressAutoHyphens/>
        <w:spacing w:line="240" w:lineRule="auto"/>
        <w:ind w:left="1440"/>
        <w:rPr>
          <w:rFonts w:ascii="Times New Roman" w:hAnsi="Times New Roman" w:cs="Times New Roman"/>
          <w:color w:val="000000" w:themeColor="text1"/>
          <w:sz w:val="21"/>
          <w:szCs w:val="21"/>
        </w:rPr>
      </w:pPr>
    </w:p>
    <w:p w14:paraId="7233E942" w14:textId="77777777" w:rsidR="00833F02" w:rsidRDefault="00833F02" w:rsidP="00833F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C8888E1" w14:textId="77777777" w:rsidR="00833F02" w:rsidRDefault="00833F02" w:rsidP="00833F02">
      <w:pPr>
        <w:pStyle w:val="BasicParagraph"/>
        <w:suppressAutoHyphens/>
        <w:spacing w:line="240" w:lineRule="auto"/>
        <w:ind w:left="1440"/>
        <w:rPr>
          <w:rFonts w:ascii="Times New Roman" w:hAnsi="Times New Roman" w:cs="Times New Roman"/>
          <w:color w:val="000000" w:themeColor="text1"/>
          <w:sz w:val="21"/>
          <w:szCs w:val="21"/>
        </w:rPr>
      </w:pPr>
    </w:p>
    <w:p w14:paraId="2CF7FBFA" w14:textId="77777777" w:rsidR="00833F02" w:rsidRDefault="00833F02" w:rsidP="00833F0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08A704D" w14:textId="77777777" w:rsidR="00833F02" w:rsidRDefault="00833F02" w:rsidP="00833F02"/>
    <w:p w14:paraId="13B99109" w14:textId="77777777" w:rsidR="00833F02" w:rsidRDefault="00833F02">
      <w:pPr>
        <w:spacing w:before="0" w:after="160" w:line="259" w:lineRule="auto"/>
      </w:pPr>
      <w:r>
        <w:br w:type="page"/>
      </w:r>
    </w:p>
    <w:p w14:paraId="3094B47B" w14:textId="73BC23E2"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833F02">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33F02"/>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33F0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33F0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0AB85DB4-406A-4E56-8573-B3C17AEEB356}"/>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267D9A2D-3EC7-4E69-A3C7-D10866FC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2023-07-07T05:46:00Z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